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5C6B" w:rsidR="006B053A" w:rsidP="006B053A" w:rsidRDefault="006B053A" w14:paraId="43e7a15" w14:textId="43e7a15">
      <w:pPr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 w:rsidRPr="00C05C6B">
        <w:rPr>
          <w:color w:val="auto"/>
          <w:sz w:val="24"/>
          <w:szCs w:val="24"/>
        </w:rPr>
        <w:t xml:space="preserve">   REPUBLIKA HRVATSKA </w:t>
      </w:r>
      <w:r w:rsidRPr="00C05C6B"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ab/>
        <w:t xml:space="preserve">       </w:t>
      </w:r>
    </w:p>
    <w:p w:rsidRPr="00C05C6B" w:rsidR="006B053A" w:rsidP="006B053A" w:rsidRDefault="006B053A">
      <w:pPr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TRGOVAČKI SUD U </w:t>
      </w:r>
      <w:r>
        <w:rPr>
          <w:color w:val="auto"/>
          <w:sz w:val="24"/>
          <w:szCs w:val="24"/>
        </w:rPr>
        <w:t>PAZINU</w:t>
      </w:r>
    </w:p>
    <w:p w:rsidR="008E72BF" w:rsidP="006B053A" w:rsidRDefault="006B053A">
      <w:pPr>
        <w:ind w:left="2124" w:firstLine="708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                                             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</w:p>
    <w:p w:rsidR="008E72BF" w:rsidP="006B053A" w:rsidRDefault="008E72BF">
      <w:pPr>
        <w:ind w:left="2124" w:firstLine="708"/>
        <w:rPr>
          <w:color w:val="auto"/>
          <w:sz w:val="24"/>
          <w:szCs w:val="24"/>
        </w:rPr>
      </w:pPr>
    </w:p>
    <w:p w:rsidRPr="00F5455F" w:rsidR="006B053A" w:rsidP="008E72BF" w:rsidRDefault="006B053A">
      <w:pPr>
        <w:ind w:left="6372" w:firstLine="708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1 St-</w:t>
      </w:r>
      <w:r w:rsidR="005C2C28">
        <w:rPr>
          <w:color w:val="auto"/>
          <w:sz w:val="24"/>
          <w:szCs w:val="24"/>
        </w:rPr>
        <w:t>95</w:t>
      </w:r>
      <w:r w:rsidR="00B2260F">
        <w:rPr>
          <w:color w:val="auto"/>
          <w:sz w:val="24"/>
          <w:szCs w:val="24"/>
        </w:rPr>
        <w:t>/</w:t>
      </w:r>
      <w:r w:rsidRPr="00F5455F" w:rsidR="00B2260F">
        <w:rPr>
          <w:color w:val="auto"/>
          <w:sz w:val="24"/>
          <w:szCs w:val="24"/>
        </w:rPr>
        <w:t>201</w:t>
      </w:r>
      <w:r w:rsidRPr="00F5455F" w:rsidR="005C2C28">
        <w:rPr>
          <w:color w:val="auto"/>
          <w:sz w:val="24"/>
          <w:szCs w:val="24"/>
        </w:rPr>
        <w:t>9</w:t>
      </w:r>
      <w:r w:rsidRPr="00F5455F" w:rsidR="00B2260F">
        <w:rPr>
          <w:color w:val="auto"/>
          <w:sz w:val="24"/>
          <w:szCs w:val="24"/>
        </w:rPr>
        <w:t>-</w:t>
      </w:r>
      <w:r w:rsidR="00664E03">
        <w:rPr>
          <w:color w:val="auto"/>
          <w:sz w:val="24"/>
          <w:szCs w:val="24"/>
        </w:rPr>
        <w:t>235</w:t>
      </w:r>
    </w:p>
    <w:p w:rsidRPr="00C05C6B" w:rsidR="006B053A" w:rsidP="006B053A" w:rsidRDefault="006B053A">
      <w:pPr>
        <w:ind w:left="2124" w:firstLine="708"/>
        <w:rPr>
          <w:color w:val="auto"/>
          <w:sz w:val="24"/>
          <w:szCs w:val="24"/>
        </w:rPr>
      </w:pPr>
    </w:p>
    <w:p w:rsidRPr="00C05C6B" w:rsidR="006B053A" w:rsidP="006B053A" w:rsidRDefault="006B053A">
      <w:pPr>
        <w:jc w:val="center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ZAPISNIK</w:t>
      </w:r>
    </w:p>
    <w:p w:rsidRPr="00C05C6B" w:rsidR="006B053A" w:rsidP="006B053A" w:rsidRDefault="006B053A">
      <w:pPr>
        <w:jc w:val="center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od </w:t>
      </w:r>
      <w:r w:rsidR="00664E03">
        <w:rPr>
          <w:color w:val="auto"/>
          <w:sz w:val="24"/>
          <w:szCs w:val="24"/>
        </w:rPr>
        <w:t>21. siječnja</w:t>
      </w:r>
      <w:r>
        <w:rPr>
          <w:color w:val="auto"/>
          <w:sz w:val="24"/>
          <w:szCs w:val="24"/>
        </w:rPr>
        <w:t xml:space="preserve"> 20</w:t>
      </w:r>
      <w:r w:rsidR="00664E03">
        <w:rPr>
          <w:color w:val="auto"/>
          <w:sz w:val="24"/>
          <w:szCs w:val="24"/>
        </w:rPr>
        <w:t>20</w:t>
      </w:r>
      <w:r w:rsidRPr="00C05C6B">
        <w:rPr>
          <w:color w:val="auto"/>
          <w:sz w:val="24"/>
          <w:szCs w:val="24"/>
        </w:rPr>
        <w:t>. godine</w:t>
      </w:r>
    </w:p>
    <w:p w:rsidRPr="00C05C6B" w:rsidR="006B053A" w:rsidP="006B053A" w:rsidRDefault="006B053A">
      <w:pPr>
        <w:jc w:val="center"/>
        <w:rPr>
          <w:color w:val="auto"/>
          <w:sz w:val="24"/>
          <w:szCs w:val="24"/>
        </w:rPr>
      </w:pPr>
    </w:p>
    <w:p w:rsidR="001D5490" w:rsidP="009436D3" w:rsidRDefault="005C2C28">
      <w:pPr>
        <w:jc w:val="center"/>
        <w:rPr>
          <w:bCs/>
          <w:sz w:val="24"/>
        </w:rPr>
      </w:pPr>
      <w:r>
        <w:rPr>
          <w:color w:val="auto"/>
          <w:sz w:val="24"/>
          <w:szCs w:val="24"/>
        </w:rPr>
        <w:t>O</w:t>
      </w:r>
      <w:r w:rsidRPr="00C05C6B" w:rsidR="006B053A">
        <w:rPr>
          <w:color w:val="auto"/>
          <w:sz w:val="24"/>
          <w:szCs w:val="24"/>
        </w:rPr>
        <w:t xml:space="preserve"> održanoj sjednici Skupštine vjerovnika stečajnog </w:t>
      </w:r>
      <w:r w:rsidR="006B053A">
        <w:rPr>
          <w:color w:val="auto"/>
          <w:sz w:val="24"/>
          <w:szCs w:val="24"/>
        </w:rPr>
        <w:t>dužnika</w:t>
      </w:r>
      <w:r w:rsidRPr="00C05C6B" w:rsidR="006B053A">
        <w:rPr>
          <w:color w:val="auto"/>
          <w:sz w:val="24"/>
          <w:szCs w:val="24"/>
        </w:rPr>
        <w:t xml:space="preserve"> </w:t>
      </w:r>
      <w:r w:rsidRPr="005C2C28">
        <w:rPr>
          <w:bCs/>
          <w:sz w:val="24"/>
        </w:rPr>
        <w:t>ULJANIK d.d. u stečaju, Pula, Flaciusova 1, OIB: 56243843109</w:t>
      </w:r>
    </w:p>
    <w:p w:rsidRPr="00C05C6B" w:rsidR="009436D3" w:rsidP="009436D3" w:rsidRDefault="009436D3">
      <w:pPr>
        <w:jc w:val="center"/>
        <w:rPr>
          <w:color w:val="auto"/>
          <w:sz w:val="24"/>
          <w:szCs w:val="24"/>
        </w:rPr>
      </w:pP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OD SUDA NAZOČNI:</w:t>
      </w: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  <w:smartTag w:uri="urn:schemas-microsoft-com:office:smarttags" w:element="PersonName">
        <w:r w:rsidRPr="00C05C6B">
          <w:rPr>
            <w:color w:val="auto"/>
            <w:sz w:val="24"/>
            <w:szCs w:val="24"/>
          </w:rPr>
          <w:t>Damir Rabar</w:t>
        </w:r>
      </w:smartTag>
      <w:r w:rsidRPr="00C05C6B">
        <w:rPr>
          <w:color w:val="auto"/>
          <w:sz w:val="24"/>
          <w:szCs w:val="24"/>
        </w:rPr>
        <w:t xml:space="preserve">, stečajni sudac </w:t>
      </w:r>
    </w:p>
    <w:p w:rsidRPr="00C05C6B" w:rsidR="006B053A" w:rsidP="006B053A" w:rsidRDefault="00664E03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Karin Vicel</w:t>
      </w:r>
      <w:r w:rsidRPr="00C05C6B" w:rsidR="006B053A">
        <w:rPr>
          <w:color w:val="auto"/>
          <w:sz w:val="24"/>
          <w:szCs w:val="24"/>
        </w:rPr>
        <w:t>, zapisničar</w:t>
      </w: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Početak u </w:t>
      </w:r>
      <w:r w:rsidR="006017BD">
        <w:rPr>
          <w:color w:val="auto"/>
          <w:sz w:val="24"/>
          <w:szCs w:val="24"/>
        </w:rPr>
        <w:t>9</w:t>
      </w:r>
      <w:r w:rsidRPr="00C05C6B">
        <w:rPr>
          <w:color w:val="auto"/>
          <w:sz w:val="24"/>
          <w:szCs w:val="24"/>
        </w:rPr>
        <w:t>,</w:t>
      </w:r>
      <w:r w:rsidR="005C2C28">
        <w:rPr>
          <w:color w:val="auto"/>
          <w:sz w:val="24"/>
          <w:szCs w:val="24"/>
        </w:rPr>
        <w:t>00</w:t>
      </w:r>
      <w:r w:rsidRPr="00C05C6B">
        <w:rPr>
          <w:color w:val="auto"/>
          <w:sz w:val="24"/>
          <w:szCs w:val="24"/>
        </w:rPr>
        <w:t xml:space="preserve"> sati</w:t>
      </w: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Ročište je javno.</w:t>
      </w: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</w:p>
    <w:p w:rsidRPr="00C05C6B" w:rsidR="006B053A" w:rsidP="006B053A" w:rsidRDefault="006B053A">
      <w:pPr>
        <w:ind w:firstLine="708"/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Utvrđuje se da je pristupi</w:t>
      </w:r>
      <w:r w:rsidR="005C2C28">
        <w:rPr>
          <w:color w:val="auto"/>
          <w:sz w:val="24"/>
          <w:szCs w:val="24"/>
        </w:rPr>
        <w:t>la</w:t>
      </w:r>
      <w:r w:rsidR="009436D3">
        <w:rPr>
          <w:color w:val="auto"/>
          <w:sz w:val="24"/>
          <w:szCs w:val="24"/>
        </w:rPr>
        <w:t xml:space="preserve"> stečajn</w:t>
      </w:r>
      <w:r w:rsidR="005C2C28">
        <w:rPr>
          <w:color w:val="auto"/>
          <w:sz w:val="24"/>
          <w:szCs w:val="24"/>
        </w:rPr>
        <w:t>a</w:t>
      </w:r>
      <w:r w:rsidRPr="00C05C6B">
        <w:rPr>
          <w:color w:val="auto"/>
          <w:sz w:val="24"/>
          <w:szCs w:val="24"/>
        </w:rPr>
        <w:t xml:space="preserve"> upravitelj</w:t>
      </w:r>
      <w:r w:rsidR="005C2C28">
        <w:rPr>
          <w:color w:val="auto"/>
          <w:sz w:val="24"/>
          <w:szCs w:val="24"/>
        </w:rPr>
        <w:t>ica</w:t>
      </w:r>
      <w:r w:rsidR="006017BD">
        <w:rPr>
          <w:color w:val="auto"/>
          <w:sz w:val="24"/>
          <w:szCs w:val="24"/>
        </w:rPr>
        <w:t xml:space="preserve"> </w:t>
      </w:r>
      <w:r w:rsidR="005C2C28">
        <w:rPr>
          <w:color w:val="auto"/>
          <w:sz w:val="24"/>
          <w:szCs w:val="24"/>
        </w:rPr>
        <w:t>Marija Ružić</w:t>
      </w:r>
      <w:r w:rsidRPr="00C05C6B">
        <w:rPr>
          <w:color w:val="auto"/>
          <w:sz w:val="24"/>
          <w:szCs w:val="24"/>
        </w:rPr>
        <w:t>.</w:t>
      </w: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</w:p>
    <w:p w:rsidR="006B053A" w:rsidP="006B053A" w:rsidRDefault="006B053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Utvrđuje se da su pristupili:</w:t>
      </w:r>
    </w:p>
    <w:p w:rsidRPr="00B225AF" w:rsidR="009F62CE" w:rsidP="00B225AF" w:rsidRDefault="002A4789">
      <w:pPr>
        <w:pStyle w:val="Odlomakpopisa"/>
        <w:numPr>
          <w:ilvl w:val="0"/>
          <w:numId w:val="1"/>
        </w:numPr>
        <w:jc w:val="both"/>
        <w:rPr>
          <w:bCs/>
          <w:highlight w:val="yellow"/>
        </w:rPr>
      </w:pPr>
      <w:r w:rsidRPr="0060149F">
        <w:t xml:space="preserve">za vjerovnika </w:t>
      </w:r>
      <w:r w:rsidRPr="0060149F" w:rsidR="001337E4">
        <w:t xml:space="preserve">Republika Hrvatska, zamjenik </w:t>
      </w:r>
      <w:r w:rsidR="002779E2">
        <w:t xml:space="preserve"> </w:t>
      </w:r>
      <w:r w:rsidRPr="0060149F" w:rsidR="001337E4">
        <w:t>ŽDO u Puli Željko Perčinlić</w:t>
      </w:r>
      <w:r w:rsidR="009B5269">
        <w:t xml:space="preserve"> i Branka Grabovac, </w:t>
      </w:r>
    </w:p>
    <w:p w:rsidRPr="0060149F" w:rsidR="0060149F" w:rsidP="0060149F" w:rsidRDefault="0060149F">
      <w:pPr>
        <w:pStyle w:val="Odlomakpopisa"/>
        <w:numPr>
          <w:ilvl w:val="0"/>
          <w:numId w:val="1"/>
        </w:numPr>
        <w:jc w:val="both"/>
        <w:rPr>
          <w:bCs/>
        </w:rPr>
      </w:pPr>
      <w:r>
        <w:t>za vjerovnika AORT, punomoćnik</w:t>
      </w:r>
      <w:r w:rsidRPr="0060149F">
        <w:t xml:space="preserve"> Matulić Ivan</w:t>
      </w:r>
      <w:r>
        <w:t>,</w:t>
      </w:r>
    </w:p>
    <w:p w:rsidR="0060149F" w:rsidP="0060149F" w:rsidRDefault="0060149F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60149F">
        <w:rPr>
          <w:bCs/>
          <w:color w:val="auto"/>
          <w:sz w:val="24"/>
          <w:szCs w:val="24"/>
        </w:rPr>
        <w:t xml:space="preserve">za vjerovnika Dredging and Maritime Management SA, BOLIDT Kunststoftoepassing B.V., </w:t>
      </w:r>
      <w:r>
        <w:rPr>
          <w:bCs/>
          <w:color w:val="auto"/>
          <w:sz w:val="24"/>
          <w:szCs w:val="24"/>
        </w:rPr>
        <w:t xml:space="preserve">zamj. </w:t>
      </w:r>
      <w:r w:rsidRPr="0060149F">
        <w:rPr>
          <w:bCs/>
          <w:color w:val="auto"/>
          <w:sz w:val="24"/>
          <w:szCs w:val="24"/>
        </w:rPr>
        <w:t xml:space="preserve">pun. </w:t>
      </w:r>
      <w:r>
        <w:rPr>
          <w:bCs/>
          <w:color w:val="auto"/>
          <w:sz w:val="24"/>
          <w:szCs w:val="24"/>
        </w:rPr>
        <w:t>Krunoslav Šteng</w:t>
      </w:r>
      <w:r w:rsidRPr="0060149F">
        <w:rPr>
          <w:bCs/>
          <w:color w:val="auto"/>
          <w:sz w:val="24"/>
          <w:szCs w:val="24"/>
        </w:rPr>
        <w:t xml:space="preserve">, </w:t>
      </w:r>
      <w:r>
        <w:rPr>
          <w:bCs/>
          <w:color w:val="auto"/>
          <w:sz w:val="24"/>
          <w:szCs w:val="24"/>
        </w:rPr>
        <w:t>odvjetnik u Zagrebu,</w:t>
      </w:r>
    </w:p>
    <w:p w:rsidRPr="00264D1D" w:rsidR="0060149F" w:rsidP="0060149F" w:rsidRDefault="0060149F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264D1D">
        <w:rPr>
          <w:bCs/>
          <w:color w:val="auto"/>
          <w:sz w:val="24"/>
          <w:szCs w:val="24"/>
        </w:rPr>
        <w:t>za vjerovnika Privredna banka Zagreb, Ivica Škunca, odvjetnik u Zagrebu,</w:t>
      </w:r>
    </w:p>
    <w:p w:rsidR="004E0CFE" w:rsidP="004E0CFE" w:rsidRDefault="004E0CFE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264D1D">
        <w:rPr>
          <w:bCs/>
          <w:color w:val="auto"/>
          <w:sz w:val="24"/>
          <w:szCs w:val="24"/>
        </w:rPr>
        <w:t>za vjerovnike DEME OFFSHORE LU SA, FALCONI ENGENEERING CM, FORZINA SHIPPING COMPANY, HIGHLINK SHIPPING, LIVESTOCK TRANSPORT &amp; TRADING, BARRY ROGLIANO SALLES, pun. Lana Dodig, odvjetnica u Zagrebu</w:t>
      </w:r>
      <w:r w:rsidR="00264D1D">
        <w:rPr>
          <w:bCs/>
          <w:color w:val="auto"/>
          <w:sz w:val="24"/>
          <w:szCs w:val="24"/>
        </w:rPr>
        <w:t>,</w:t>
      </w:r>
    </w:p>
    <w:p w:rsidRPr="00264D1D" w:rsidR="00264D1D" w:rsidP="00264D1D" w:rsidRDefault="00264D1D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264D1D">
        <w:rPr>
          <w:bCs/>
          <w:color w:val="auto"/>
          <w:sz w:val="24"/>
          <w:szCs w:val="24"/>
        </w:rPr>
        <w:t>za vjerovnika KBC BANK NV. pun. Ivan Stanko Maleš, odvjetnik u Zagrebu</w:t>
      </w:r>
      <w:r>
        <w:rPr>
          <w:bCs/>
          <w:color w:val="auto"/>
          <w:sz w:val="24"/>
          <w:szCs w:val="24"/>
        </w:rPr>
        <w:t>,</w:t>
      </w:r>
    </w:p>
    <w:p w:rsidR="00264D1D" w:rsidP="00264D1D" w:rsidRDefault="00264D1D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264D1D">
        <w:rPr>
          <w:bCs/>
          <w:color w:val="auto"/>
          <w:sz w:val="24"/>
          <w:szCs w:val="24"/>
        </w:rPr>
        <w:t>vjerovnik Samir Hadžić, osobno</w:t>
      </w:r>
      <w:r>
        <w:rPr>
          <w:bCs/>
          <w:color w:val="auto"/>
          <w:sz w:val="24"/>
          <w:szCs w:val="24"/>
        </w:rPr>
        <w:t>,</w:t>
      </w:r>
    </w:p>
    <w:p w:rsidR="00264D1D" w:rsidP="00264D1D" w:rsidRDefault="00264D1D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Pavlina Klasta osobno,</w:t>
      </w:r>
    </w:p>
    <w:p w:rsidR="00264D1D" w:rsidP="00264D1D" w:rsidRDefault="00264D1D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Ines Mirković, osobno,</w:t>
      </w:r>
    </w:p>
    <w:p w:rsidRPr="00264D1D" w:rsidR="00264D1D" w:rsidP="004E0CFE" w:rsidRDefault="00264D1D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264D1D">
        <w:rPr>
          <w:bCs/>
          <w:color w:val="auto"/>
          <w:sz w:val="24"/>
          <w:szCs w:val="24"/>
        </w:rPr>
        <w:t>Za vjerovnika INA Industrija nafte, punomoćnik Siniša Baričević, odvjetnik iz Rijeke,</w:t>
      </w:r>
    </w:p>
    <w:p w:rsidR="004E0CFE" w:rsidP="004E0CFE" w:rsidRDefault="004E0CFE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264D1D">
        <w:rPr>
          <w:bCs/>
          <w:color w:val="auto"/>
          <w:sz w:val="24"/>
          <w:szCs w:val="24"/>
        </w:rPr>
        <w:t xml:space="preserve">za vjerovnika SIEM SHIPPPING INC., BUREAU VERITAS CROATIA d.o.o., AUTO MARINE TRANSPORT Inc., WELLARD SHIPS PTE Ltd., </w:t>
      </w:r>
      <w:r w:rsidR="00264D1D">
        <w:rPr>
          <w:bCs/>
          <w:color w:val="auto"/>
          <w:sz w:val="24"/>
          <w:szCs w:val="24"/>
        </w:rPr>
        <w:t>Elena Komljenović</w:t>
      </w:r>
      <w:r w:rsidRPr="00264D1D">
        <w:rPr>
          <w:bCs/>
          <w:color w:val="auto"/>
          <w:sz w:val="24"/>
          <w:szCs w:val="24"/>
        </w:rPr>
        <w:t>, odvjetnički vježbenik u uredu Mačešić i partneri u Rijeci</w:t>
      </w:r>
      <w:r w:rsidR="00264D1D">
        <w:rPr>
          <w:bCs/>
          <w:color w:val="auto"/>
          <w:sz w:val="24"/>
          <w:szCs w:val="24"/>
        </w:rPr>
        <w:t>,</w:t>
      </w:r>
    </w:p>
    <w:p w:rsidRPr="002A5122" w:rsidR="002A5122" w:rsidP="002A5122" w:rsidRDefault="002A5122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2A5122">
        <w:rPr>
          <w:bCs/>
          <w:color w:val="auto"/>
          <w:sz w:val="24"/>
          <w:szCs w:val="24"/>
        </w:rPr>
        <w:t xml:space="preserve">za vjerovnika MACGREGOR, pun. Ante </w:t>
      </w:r>
      <w:r>
        <w:rPr>
          <w:bCs/>
          <w:color w:val="auto"/>
          <w:sz w:val="24"/>
          <w:szCs w:val="24"/>
        </w:rPr>
        <w:t>Mihaljević, odvjetnik u Zagrebu,</w:t>
      </w:r>
    </w:p>
    <w:p w:rsidR="002A5122" w:rsidP="004E0CFE" w:rsidRDefault="00B225AF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za vjerovnika OTP banka d.d., punomoćnik Vedran Kopilović, odvjetnik iz Ureda Žurić i partneri d.o.o. Zagreb,</w:t>
      </w:r>
    </w:p>
    <w:p w:rsidR="002A5122" w:rsidP="004E0CFE" w:rsidRDefault="00B225AF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Dušan Bandić osobno,</w:t>
      </w:r>
    </w:p>
    <w:p w:rsidR="00B225AF" w:rsidP="004E0CFE" w:rsidRDefault="00B225AF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Za vjerovnika Unica Universal, punomoćnik Stefan Đokić, odvjetnik,</w:t>
      </w:r>
    </w:p>
    <w:p w:rsidR="00B225AF" w:rsidP="00B225AF" w:rsidRDefault="00B225AF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B225AF">
        <w:rPr>
          <w:bCs/>
          <w:color w:val="auto"/>
          <w:sz w:val="24"/>
          <w:szCs w:val="24"/>
        </w:rPr>
        <w:t>za vjerovnika STROJOPROMET ZAGREB d.o.o. i 3. Maj d.o.o., pun. Mićo Ljubenko, odvjetnik u Zagrebu,</w:t>
      </w:r>
    </w:p>
    <w:p w:rsidR="00411E11" w:rsidP="00411E11" w:rsidRDefault="009B5269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9B5269">
        <w:rPr>
          <w:bCs/>
          <w:color w:val="auto"/>
          <w:sz w:val="24"/>
          <w:szCs w:val="24"/>
        </w:rPr>
        <w:lastRenderedPageBreak/>
        <w:t>za vjerovnika Hrvatska banka za obnovu i razvitak, punomoćnica Maja Baričević, dipl. iur.,</w:t>
      </w:r>
    </w:p>
    <w:p w:rsidRPr="009B5269" w:rsidR="00B50A18" w:rsidP="00411E11" w:rsidRDefault="00B50A18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za vjerovnika Franchini Acciai s.p.a., odvjetnik Dejan Jakac, odvjetnik u Buzetu</w:t>
      </w:r>
    </w:p>
    <w:p w:rsidR="00411E11" w:rsidP="00411E11" w:rsidRDefault="00411E11">
      <w:pPr>
        <w:jc w:val="both"/>
        <w:rPr>
          <w:bCs/>
          <w:color w:val="auto"/>
          <w:sz w:val="24"/>
          <w:szCs w:val="24"/>
        </w:rPr>
      </w:pPr>
    </w:p>
    <w:p w:rsidR="005C2C28" w:rsidP="00B225AF" w:rsidRDefault="00411E11">
      <w:pPr>
        <w:ind w:firstLine="705"/>
        <w:jc w:val="both"/>
        <w:rPr>
          <w:color w:val="auto"/>
          <w:sz w:val="24"/>
          <w:szCs w:val="24"/>
        </w:rPr>
      </w:pPr>
      <w:r w:rsidRPr="00411E11">
        <w:rPr>
          <w:bCs/>
          <w:color w:val="auto"/>
          <w:sz w:val="24"/>
          <w:szCs w:val="24"/>
        </w:rPr>
        <w:t>U svojstvu javnosti prisustvuju predstavnici sindikata.</w:t>
      </w:r>
    </w:p>
    <w:p w:rsidR="005C2C28" w:rsidP="005C2C28" w:rsidRDefault="005C2C28">
      <w:pPr>
        <w:jc w:val="both"/>
        <w:rPr>
          <w:bCs/>
          <w:color w:val="auto"/>
          <w:sz w:val="24"/>
          <w:szCs w:val="24"/>
        </w:rPr>
      </w:pPr>
    </w:p>
    <w:p w:rsidRPr="00C05C6B" w:rsidR="006B053A" w:rsidP="006B053A" w:rsidRDefault="006B053A">
      <w:pPr>
        <w:ind w:firstLine="708"/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Utvrđuje se da je za ovu sjednicu Skupštine vjerovnika javno upućen poziv vjerovnicima i objavljen </w:t>
      </w:r>
      <w:r>
        <w:rPr>
          <w:color w:val="auto"/>
          <w:sz w:val="24"/>
          <w:szCs w:val="24"/>
        </w:rPr>
        <w:t>na e-</w:t>
      </w:r>
      <w:r w:rsidRPr="00C05C6B">
        <w:rPr>
          <w:color w:val="auto"/>
          <w:sz w:val="24"/>
          <w:szCs w:val="24"/>
        </w:rPr>
        <w:t xml:space="preserve">oglasnoj ploči suda </w:t>
      </w:r>
      <w:r>
        <w:rPr>
          <w:color w:val="auto"/>
          <w:sz w:val="24"/>
          <w:szCs w:val="24"/>
        </w:rPr>
        <w:t xml:space="preserve">dana </w:t>
      </w:r>
      <w:r w:rsidR="00664E03">
        <w:rPr>
          <w:color w:val="auto"/>
          <w:sz w:val="24"/>
          <w:szCs w:val="24"/>
        </w:rPr>
        <w:t>16. prosinca</w:t>
      </w:r>
      <w:r>
        <w:rPr>
          <w:color w:val="auto"/>
          <w:sz w:val="24"/>
          <w:szCs w:val="24"/>
        </w:rPr>
        <w:t xml:space="preserve"> 201</w:t>
      </w:r>
      <w:r w:rsidR="00445488">
        <w:rPr>
          <w:color w:val="auto"/>
          <w:sz w:val="24"/>
          <w:szCs w:val="24"/>
        </w:rPr>
        <w:t>9</w:t>
      </w:r>
      <w:r w:rsidRPr="00C05C6B">
        <w:rPr>
          <w:color w:val="auto"/>
          <w:sz w:val="24"/>
          <w:szCs w:val="24"/>
        </w:rPr>
        <w:t>. godine.</w:t>
      </w:r>
    </w:p>
    <w:p w:rsidRPr="00794653" w:rsidR="006B053A" w:rsidP="006B053A" w:rsidRDefault="006B053A">
      <w:pPr>
        <w:jc w:val="both"/>
        <w:rPr>
          <w:color w:val="auto"/>
          <w:sz w:val="24"/>
          <w:szCs w:val="24"/>
        </w:rPr>
      </w:pPr>
    </w:p>
    <w:p w:rsidR="006B053A" w:rsidP="006B053A" w:rsidRDefault="006B053A">
      <w:pPr>
        <w:ind w:firstLine="708"/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Utvrđuje se da pristupjelim stečajnim vjerovnicima na današnjoj sjednici Skupštine vjerovnika pripada pravo glasa na temelju utvrđenih tražbina, te mogu sudjelovati u glasovanju.</w:t>
      </w:r>
    </w:p>
    <w:p w:rsidR="00131261" w:rsidP="006B053A" w:rsidRDefault="00131261">
      <w:pPr>
        <w:ind w:firstLine="708"/>
        <w:jc w:val="both"/>
        <w:rPr>
          <w:color w:val="auto"/>
          <w:sz w:val="24"/>
          <w:szCs w:val="24"/>
        </w:rPr>
      </w:pPr>
    </w:p>
    <w:p w:rsidRPr="00664E03" w:rsidR="006B053A" w:rsidP="006B053A" w:rsidRDefault="006B053A">
      <w:pPr>
        <w:ind w:firstLine="360"/>
        <w:jc w:val="both"/>
        <w:rPr>
          <w:color w:val="auto"/>
          <w:sz w:val="24"/>
          <w:szCs w:val="24"/>
          <w:highlight w:val="yellow"/>
        </w:rPr>
      </w:pPr>
      <w:r w:rsidRPr="00C05C6B">
        <w:rPr>
          <w:color w:val="auto"/>
          <w:sz w:val="24"/>
          <w:szCs w:val="24"/>
        </w:rPr>
        <w:tab/>
      </w:r>
      <w:r w:rsidRPr="00664E03">
        <w:rPr>
          <w:color w:val="auto"/>
          <w:sz w:val="24"/>
          <w:szCs w:val="24"/>
        </w:rPr>
        <w:t xml:space="preserve">Stečajni sudac utvrđuje Dnevni red kako je određen rješenjem od </w:t>
      </w:r>
      <w:r w:rsidR="00C21D63">
        <w:rPr>
          <w:color w:val="auto"/>
          <w:sz w:val="24"/>
          <w:szCs w:val="24"/>
        </w:rPr>
        <w:t>27</w:t>
      </w:r>
      <w:r w:rsidRPr="00664E03" w:rsidR="005C2C28">
        <w:rPr>
          <w:color w:val="auto"/>
          <w:sz w:val="24"/>
          <w:szCs w:val="24"/>
        </w:rPr>
        <w:t>. studenog</w:t>
      </w:r>
      <w:r w:rsidRPr="00664E03" w:rsidR="00445488">
        <w:rPr>
          <w:color w:val="auto"/>
          <w:sz w:val="24"/>
          <w:szCs w:val="24"/>
        </w:rPr>
        <w:t xml:space="preserve"> 2019</w:t>
      </w:r>
      <w:r w:rsidRPr="00664E03">
        <w:rPr>
          <w:color w:val="auto"/>
          <w:sz w:val="24"/>
          <w:szCs w:val="24"/>
        </w:rPr>
        <w:t>.</w:t>
      </w:r>
      <w:r w:rsidR="009B3CA4">
        <w:rPr>
          <w:color w:val="auto"/>
          <w:sz w:val="24"/>
          <w:szCs w:val="24"/>
        </w:rPr>
        <w:t>, izm</w:t>
      </w:r>
      <w:r w:rsidR="000B6C08">
        <w:rPr>
          <w:color w:val="auto"/>
          <w:sz w:val="24"/>
          <w:szCs w:val="24"/>
        </w:rPr>
        <w:t>i</w:t>
      </w:r>
      <w:r w:rsidR="009B3CA4">
        <w:rPr>
          <w:color w:val="auto"/>
          <w:sz w:val="24"/>
          <w:szCs w:val="24"/>
        </w:rPr>
        <w:t xml:space="preserve">jenjenog prijedlogom stečajne upraviteljice od 18. </w:t>
      </w:r>
      <w:r w:rsidR="000B6C08">
        <w:rPr>
          <w:color w:val="auto"/>
          <w:sz w:val="24"/>
          <w:szCs w:val="24"/>
        </w:rPr>
        <w:t>s</w:t>
      </w:r>
      <w:r w:rsidR="009B3CA4">
        <w:rPr>
          <w:color w:val="auto"/>
          <w:sz w:val="24"/>
          <w:szCs w:val="24"/>
        </w:rPr>
        <w:t>iječnja 2020.</w:t>
      </w:r>
    </w:p>
    <w:p w:rsidRPr="00664E03" w:rsidR="006B053A" w:rsidP="006B053A" w:rsidRDefault="006B053A">
      <w:pPr>
        <w:ind w:firstLine="360"/>
        <w:jc w:val="both"/>
        <w:rPr>
          <w:color w:val="auto"/>
          <w:sz w:val="24"/>
          <w:szCs w:val="24"/>
          <w:highlight w:val="yellow"/>
        </w:rPr>
      </w:pPr>
    </w:p>
    <w:p w:rsidR="005C2C28" w:rsidP="00664E03" w:rsidRDefault="00664E0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Donošen</w:t>
      </w:r>
      <w:r w:rsidR="009B5269">
        <w:rPr>
          <w:rFonts w:ascii="Times New Roman" w:hAnsi="Times New Roman" w:cs="Times New Roman"/>
          <w:sz w:val="24"/>
          <w:szCs w:val="24"/>
        </w:rPr>
        <w:t>je odl</w:t>
      </w:r>
      <w:r>
        <w:rPr>
          <w:rFonts w:ascii="Times New Roman" w:hAnsi="Times New Roman" w:cs="Times New Roman"/>
          <w:sz w:val="24"/>
          <w:szCs w:val="24"/>
        </w:rPr>
        <w:t>uka o prijedlozima sadržanim u Posebnom izvješću stečajne upraviteljice o izradi stečajnog plana ULJANIK d.d. u stečaju,</w:t>
      </w:r>
    </w:p>
    <w:p w:rsidR="00664E03" w:rsidP="00664E03" w:rsidRDefault="00664E0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E03" w:rsidP="00664E03" w:rsidRDefault="00664E0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6545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Razno. </w:t>
      </w:r>
    </w:p>
    <w:p w:rsidR="000B6C08" w:rsidP="00664E03" w:rsidRDefault="000B6C0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6C08" w:rsidP="00664E03" w:rsidRDefault="000B6C0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Stečajna upraviteljica usmeno razlaže svoje pisano izvješće.</w:t>
      </w:r>
    </w:p>
    <w:p w:rsidR="00F6545E" w:rsidP="00664E03" w:rsidRDefault="00F6545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66B" w:rsidP="00664E03" w:rsidRDefault="000B6C0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Skupština vjerovnika nakon provedene rasprave donosi slijedeće </w:t>
      </w:r>
    </w:p>
    <w:p w:rsidR="0076666B" w:rsidP="00664E03" w:rsidRDefault="0076666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8C2" w:rsidP="00664E03" w:rsidRDefault="006178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66B" w:rsidP="0076666B" w:rsidRDefault="0076666B">
      <w:pPr>
        <w:pStyle w:val="Bezproreda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odluke</w:t>
      </w:r>
    </w:p>
    <w:p w:rsidR="0076666B" w:rsidP="00664E03" w:rsidRDefault="0076666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8C2" w:rsidP="00664E03" w:rsidRDefault="006178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545E" w:rsidP="0076666B" w:rsidRDefault="009B3CA4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F6545E">
        <w:rPr>
          <w:rFonts w:ascii="Times New Roman" w:hAnsi="Times New Roman" w:cs="Times New Roman"/>
          <w:sz w:val="24"/>
          <w:szCs w:val="24"/>
        </w:rPr>
        <w:t>ema osnove za izradu stečajnog plana,</w:t>
      </w:r>
    </w:p>
    <w:p w:rsidR="0076666B" w:rsidP="0076666B" w:rsidRDefault="0076666B">
      <w:pPr>
        <w:pStyle w:val="Bezproreda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76666B" w:rsidP="0076666B" w:rsidRDefault="0076666B">
      <w:pPr>
        <w:pStyle w:val="Bezproreda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91,98 % ZA, 0,03 % PROTIV, 7,99 % SUZDRŽAN</w:t>
      </w:r>
    </w:p>
    <w:p w:rsidR="0076666B" w:rsidP="0076666B" w:rsidRDefault="0076666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F6545E" w:rsidP="0076666B" w:rsidRDefault="009B3CA4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F6545E">
        <w:rPr>
          <w:rFonts w:ascii="Times New Roman" w:hAnsi="Times New Roman" w:cs="Times New Roman"/>
          <w:sz w:val="24"/>
          <w:szCs w:val="24"/>
        </w:rPr>
        <w:t xml:space="preserve">bustavlja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r w:rsidR="00F6545E">
        <w:rPr>
          <w:rFonts w:ascii="Times New Roman" w:hAnsi="Times New Roman" w:cs="Times New Roman"/>
          <w:sz w:val="24"/>
          <w:szCs w:val="24"/>
        </w:rPr>
        <w:t>poslovanje stečajnog dužnika,</w:t>
      </w:r>
    </w:p>
    <w:p w:rsidR="0076666B" w:rsidP="0076666B" w:rsidRDefault="0076666B">
      <w:pPr>
        <w:pStyle w:val="Bezproreda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76666B" w:rsidP="0076666B" w:rsidRDefault="0076666B">
      <w:pPr>
        <w:pStyle w:val="Bezproreda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91,98 % ZA, 0,03 % PROTIV, 7,99 % SUZDRŽAN</w:t>
      </w:r>
    </w:p>
    <w:p w:rsidR="0076666B" w:rsidP="0076666B" w:rsidRDefault="0076666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F6545E" w:rsidP="0076666B" w:rsidRDefault="000B6C08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C08">
        <w:rPr>
          <w:rFonts w:ascii="Times New Roman" w:hAnsi="Times New Roman" w:cs="Times New Roman"/>
          <w:sz w:val="24"/>
          <w:szCs w:val="24"/>
        </w:rPr>
        <w:t>Pristupiti će se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6545E">
        <w:rPr>
          <w:rFonts w:ascii="Times New Roman" w:hAnsi="Times New Roman" w:cs="Times New Roman"/>
          <w:sz w:val="24"/>
          <w:szCs w:val="24"/>
        </w:rPr>
        <w:t>unovčenj</w:t>
      </w:r>
      <w:r>
        <w:rPr>
          <w:rFonts w:ascii="Times New Roman" w:hAnsi="Times New Roman" w:cs="Times New Roman"/>
          <w:sz w:val="24"/>
          <w:szCs w:val="24"/>
        </w:rPr>
        <w:t>u</w:t>
      </w:r>
      <w:r w:rsidR="00F6545E">
        <w:rPr>
          <w:rFonts w:ascii="Times New Roman" w:hAnsi="Times New Roman" w:cs="Times New Roman"/>
          <w:sz w:val="24"/>
          <w:szCs w:val="24"/>
        </w:rPr>
        <w:t xml:space="preserve"> imovine stečajnog dužnika osim one imovine koja je potrebna za revitalizaciju i opstanak b</w:t>
      </w:r>
      <w:r w:rsidR="007604E4">
        <w:rPr>
          <w:rFonts w:ascii="Times New Roman" w:hAnsi="Times New Roman" w:cs="Times New Roman"/>
          <w:sz w:val="24"/>
          <w:szCs w:val="24"/>
        </w:rPr>
        <w:t>rodograđevne djelatnosti u Puli.</w:t>
      </w:r>
    </w:p>
    <w:p w:rsidR="00292CA1" w:rsidP="005C2C28" w:rsidRDefault="00292CA1">
      <w:pPr>
        <w:pStyle w:val="Odlomakpopisa"/>
        <w:widowControl w:val="false"/>
        <w:overflowPunct w:val="false"/>
        <w:autoSpaceDE w:val="false"/>
        <w:jc w:val="both"/>
        <w:rPr>
          <w:color w:val="000000"/>
          <w:szCs w:val="20"/>
        </w:rPr>
      </w:pPr>
    </w:p>
    <w:p w:rsidR="0076666B" w:rsidP="0076666B" w:rsidRDefault="0076666B">
      <w:pPr>
        <w:pStyle w:val="Odlomakpopisa"/>
        <w:widowControl w:val="false"/>
        <w:overflowPunct w:val="false"/>
        <w:autoSpaceDE w:val="false"/>
        <w:ind w:left="1065"/>
        <w:jc w:val="both"/>
        <w:rPr>
          <w:color w:val="000000"/>
          <w:szCs w:val="20"/>
        </w:rPr>
      </w:pPr>
      <w:r>
        <w:rPr>
          <w:color w:val="000000"/>
          <w:szCs w:val="20"/>
        </w:rPr>
        <w:t>90,79 % ZA, 1,22 % PROTIV, 7,99</w:t>
      </w:r>
      <w:r w:rsidR="006178C2">
        <w:rPr>
          <w:color w:val="000000"/>
          <w:szCs w:val="20"/>
        </w:rPr>
        <w:t xml:space="preserve"> </w:t>
      </w:r>
      <w:r>
        <w:rPr>
          <w:color w:val="000000"/>
          <w:szCs w:val="20"/>
        </w:rPr>
        <w:t xml:space="preserve">% SUZDRŽAN </w:t>
      </w:r>
    </w:p>
    <w:p w:rsidRPr="006178C2" w:rsidR="006178C2" w:rsidP="006178C2" w:rsidRDefault="006178C2">
      <w:pPr>
        <w:widowControl w:val="false"/>
        <w:overflowPunct w:val="false"/>
        <w:autoSpaceDE w:val="false"/>
        <w:jc w:val="both"/>
      </w:pPr>
    </w:p>
    <w:p w:rsidR="0076666B" w:rsidP="0076666B" w:rsidRDefault="0076666B">
      <w:pPr>
        <w:pStyle w:val="Odlomakpopisa"/>
        <w:widowControl w:val="false"/>
        <w:overflowPunct w:val="false"/>
        <w:autoSpaceDE w:val="false"/>
        <w:ind w:left="1065"/>
        <w:jc w:val="both"/>
        <w:rPr>
          <w:color w:val="000000"/>
          <w:szCs w:val="20"/>
        </w:rPr>
      </w:pPr>
    </w:p>
    <w:p w:rsidR="0076666B" w:rsidP="0076666B" w:rsidRDefault="0076666B">
      <w:pPr>
        <w:widowControl w:val="false"/>
        <w:overflowPunct w:val="false"/>
        <w:autoSpaceDE w:val="false"/>
        <w:ind w:firstLine="708"/>
        <w:jc w:val="both"/>
        <w:rPr>
          <w:bCs/>
          <w:sz w:val="24"/>
          <w:szCs w:val="24"/>
        </w:rPr>
      </w:pPr>
      <w:r w:rsidRPr="0076666B">
        <w:rPr>
          <w:sz w:val="24"/>
          <w:szCs w:val="24"/>
        </w:rPr>
        <w:t>Pun. vjerovnika</w:t>
      </w:r>
      <w:r w:rsidRPr="0076666B">
        <w:rPr>
          <w:bCs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>FORZINA SHIPPING COMPANY i</w:t>
      </w:r>
      <w:r w:rsidRPr="0076666B">
        <w:rPr>
          <w:bCs/>
          <w:color w:val="auto"/>
          <w:sz w:val="24"/>
          <w:szCs w:val="24"/>
        </w:rPr>
        <w:t xml:space="preserve"> HIGHLINK SHIPPING</w:t>
      </w:r>
      <w:r w:rsidRPr="0076666B">
        <w:rPr>
          <w:bCs/>
          <w:sz w:val="24"/>
          <w:szCs w:val="24"/>
        </w:rPr>
        <w:t xml:space="preserve">, kao vjerovnika II. </w:t>
      </w:r>
      <w:r>
        <w:rPr>
          <w:bCs/>
          <w:sz w:val="24"/>
          <w:szCs w:val="24"/>
        </w:rPr>
        <w:t>v</w:t>
      </w:r>
      <w:r w:rsidRPr="0076666B">
        <w:rPr>
          <w:bCs/>
          <w:sz w:val="24"/>
          <w:szCs w:val="24"/>
        </w:rPr>
        <w:t xml:space="preserve">išeg isplatnog reda stavljamo zahtjev sukladno članku 108. Stečajnog zakona za ukidanjem odluke skupštine vjerovnika donesene na današnjoj skupštini pod točkom 3 u dijelu u kojem je odlučeno da se neće prodavati čitava imovina stečajnog dužnika, obzirom da takva odluka protivna zajedničkom interesu stečajnog vjerovnika. Cilj stečajnog postupka je unovčenje imovine </w:t>
      </w:r>
      <w:r>
        <w:rPr>
          <w:bCs/>
          <w:sz w:val="24"/>
          <w:szCs w:val="24"/>
        </w:rPr>
        <w:t xml:space="preserve">i </w:t>
      </w:r>
      <w:r w:rsidRPr="0076666B">
        <w:rPr>
          <w:bCs/>
          <w:sz w:val="24"/>
          <w:szCs w:val="24"/>
        </w:rPr>
        <w:t>podjela prikupljenih sredstava stečajnim vjerovnicima pa iz toga jasno</w:t>
      </w:r>
      <w:r>
        <w:rPr>
          <w:bCs/>
          <w:sz w:val="24"/>
          <w:szCs w:val="24"/>
        </w:rPr>
        <w:t xml:space="preserve"> </w:t>
      </w:r>
      <w:r w:rsidRPr="0076666B">
        <w:rPr>
          <w:bCs/>
          <w:sz w:val="24"/>
          <w:szCs w:val="24"/>
        </w:rPr>
        <w:t>proizlazi kako je ovakva odluka don</w:t>
      </w:r>
      <w:r>
        <w:rPr>
          <w:bCs/>
          <w:sz w:val="24"/>
          <w:szCs w:val="24"/>
        </w:rPr>
        <w:t>e</w:t>
      </w:r>
      <w:r w:rsidRPr="0076666B">
        <w:rPr>
          <w:bCs/>
          <w:sz w:val="24"/>
          <w:szCs w:val="24"/>
        </w:rPr>
        <w:t xml:space="preserve">sena na današnjoj skupštini općenito štetna za namirenje </w:t>
      </w:r>
      <w:r w:rsidRPr="0076666B">
        <w:rPr>
          <w:bCs/>
          <w:sz w:val="24"/>
          <w:szCs w:val="24"/>
        </w:rPr>
        <w:lastRenderedPageBreak/>
        <w:t xml:space="preserve">stečajnih vjerovnika a time i protivna zajedničkom interesu stečajnih vjerovnika. </w:t>
      </w:r>
    </w:p>
    <w:p w:rsidR="0076666B" w:rsidP="0076666B" w:rsidRDefault="0076666B">
      <w:pPr>
        <w:widowControl w:val="false"/>
        <w:overflowPunct w:val="false"/>
        <w:autoSpaceDE w:val="false"/>
        <w:ind w:firstLine="708"/>
        <w:jc w:val="both"/>
        <w:rPr>
          <w:bCs/>
          <w:sz w:val="24"/>
          <w:szCs w:val="24"/>
        </w:rPr>
      </w:pPr>
    </w:p>
    <w:p w:rsidR="005B5F10" w:rsidP="009F3D8E" w:rsidRDefault="005B5F10">
      <w:pPr>
        <w:spacing w:line="240" w:lineRule="atLeast"/>
        <w:jc w:val="both"/>
        <w:rPr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 </w:t>
      </w:r>
    </w:p>
    <w:p w:rsidRPr="006B053A" w:rsidR="006B053A" w:rsidP="007604E4" w:rsidRDefault="007604E4">
      <w:pPr>
        <w:spacing w:line="240" w:lineRule="atLeast"/>
        <w:ind w:left="2832" w:firstLine="708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</w:t>
      </w:r>
      <w:r w:rsidR="006B053A">
        <w:rPr>
          <w:color w:val="auto"/>
          <w:sz w:val="24"/>
          <w:szCs w:val="24"/>
        </w:rPr>
        <w:t xml:space="preserve">Dovršeno u </w:t>
      </w:r>
      <w:r w:rsidR="006178C2">
        <w:rPr>
          <w:color w:val="auto"/>
          <w:sz w:val="24"/>
          <w:szCs w:val="24"/>
        </w:rPr>
        <w:t xml:space="preserve">10:05 </w:t>
      </w:r>
      <w:r w:rsidR="00664E03">
        <w:rPr>
          <w:color w:val="auto"/>
          <w:sz w:val="24"/>
          <w:szCs w:val="24"/>
        </w:rPr>
        <w:t>sati</w:t>
      </w:r>
    </w:p>
    <w:p w:rsidR="006B053A" w:rsidP="006B053A" w:rsidRDefault="006B053A">
      <w:pPr>
        <w:jc w:val="center"/>
        <w:rPr>
          <w:color w:val="auto"/>
          <w:sz w:val="24"/>
          <w:szCs w:val="24"/>
        </w:rPr>
      </w:pP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</w:p>
    <w:p w:rsidR="006B053A" w:rsidP="006B053A" w:rsidRDefault="006B053A">
      <w:pPr>
        <w:jc w:val="center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Stečajni sudac</w:t>
      </w:r>
    </w:p>
    <w:p w:rsidR="006B053A" w:rsidP="006B053A" w:rsidRDefault="006B053A">
      <w:pPr>
        <w:jc w:val="both"/>
        <w:rPr>
          <w:color w:val="auto"/>
          <w:sz w:val="24"/>
          <w:szCs w:val="24"/>
        </w:rPr>
      </w:pPr>
    </w:p>
    <w:p w:rsidR="006B053A" w:rsidP="006B053A" w:rsidRDefault="006B053A">
      <w:pPr>
        <w:jc w:val="center"/>
        <w:rPr>
          <w:color w:val="auto"/>
          <w:sz w:val="24"/>
          <w:szCs w:val="24"/>
        </w:rPr>
      </w:pPr>
    </w:p>
    <w:p w:rsidR="006B053A" w:rsidP="006B053A" w:rsidRDefault="006B053A">
      <w:pPr>
        <w:ind w:left="2832" w:firstLine="708"/>
        <w:jc w:val="center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Zapisničar</w:t>
      </w:r>
      <w:r w:rsidRPr="00C05C6B">
        <w:rPr>
          <w:color w:val="auto"/>
          <w:sz w:val="24"/>
          <w:szCs w:val="24"/>
        </w:rPr>
        <w:tab/>
        <w:t xml:space="preserve">         </w:t>
      </w:r>
      <w:r w:rsidRPr="00C05C6B">
        <w:rPr>
          <w:color w:val="auto"/>
          <w:sz w:val="24"/>
          <w:szCs w:val="24"/>
        </w:rPr>
        <w:tab/>
        <w:t xml:space="preserve"> </w:t>
      </w:r>
      <w:r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>Stečajni upravitelj</w:t>
      </w:r>
    </w:p>
    <w:p w:rsidR="006B053A" w:rsidP="006B053A" w:rsidRDefault="006B053A">
      <w:pPr>
        <w:jc w:val="both"/>
        <w:rPr>
          <w:color w:val="auto"/>
          <w:sz w:val="24"/>
          <w:szCs w:val="24"/>
        </w:rPr>
      </w:pPr>
    </w:p>
    <w:p w:rsidR="006B053A" w:rsidP="006B053A" w:rsidRDefault="006B053A">
      <w:pPr>
        <w:jc w:val="both"/>
        <w:rPr>
          <w:color w:val="auto"/>
          <w:sz w:val="24"/>
          <w:szCs w:val="24"/>
        </w:rPr>
      </w:pPr>
    </w:p>
    <w:p w:rsidR="006B053A" w:rsidP="006B053A" w:rsidRDefault="006B053A">
      <w:pPr>
        <w:jc w:val="both"/>
        <w:rPr>
          <w:color w:val="auto"/>
          <w:sz w:val="24"/>
          <w:szCs w:val="24"/>
        </w:rPr>
      </w:pPr>
    </w:p>
    <w:p w:rsidRPr="00C05C6B" w:rsidR="006B053A" w:rsidP="006B053A" w:rsidRDefault="006B053A">
      <w:pPr>
        <w:ind w:left="6372" w:firstLine="708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Vjerovnici</w:t>
      </w: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</w:p>
    <w:p w:rsidR="00753A2E" w:rsidRDefault="00753A2E"/>
    <w:sectPr w:rsidR="00753A2E" w:rsidSect="008D4BF8">
      <w:headerReference w:type="even" r:id="rId9"/>
      <w:headerReference w:type="default" r:id="rId10"/>
      <w:pgSz w:w="11904" w:h="16834"/>
      <w:pgMar w:top="1417" w:right="1417" w:bottom="1417" w:left="1417" w:header="357" w:footer="357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74CF" w:rsidRDefault="007374CF">
      <w:r>
        <w:separator/>
      </w:r>
    </w:p>
  </w:endnote>
  <w:endnote w:type="continuationSeparator" w:id="0">
    <w:p w:rsidR="007374CF" w:rsidRDefault="007374C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74CF" w:rsidRDefault="007374CF">
      <w:r>
        <w:separator/>
      </w:r>
    </w:p>
  </w:footnote>
  <w:footnote w:type="continuationSeparator" w:id="0">
    <w:p w:rsidR="007374CF" w:rsidRDefault="007374C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5F10" w:rsidP="008D4BF8" w:rsidRDefault="005B5F1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5F10" w:rsidRDefault="005B5F1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F546E" w:rsidR="005B5F10" w:rsidP="008D4BF8" w:rsidRDefault="005B5F10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7F546E">
      <w:rPr>
        <w:rStyle w:val="Brojstranice"/>
        <w:sz w:val="24"/>
        <w:szCs w:val="24"/>
      </w:rPr>
      <w:fldChar w:fldCharType="begin"/>
    </w:r>
    <w:r w:rsidRPr="007F546E">
      <w:rPr>
        <w:rStyle w:val="Brojstranice"/>
        <w:sz w:val="24"/>
        <w:szCs w:val="24"/>
      </w:rPr>
      <w:instrText xml:space="preserve">PAGE  </w:instrText>
    </w:r>
    <w:r w:rsidRPr="007F546E">
      <w:rPr>
        <w:rStyle w:val="Brojstranice"/>
        <w:sz w:val="24"/>
        <w:szCs w:val="24"/>
      </w:rPr>
      <w:fldChar w:fldCharType="separate"/>
    </w:r>
    <w:r w:rsidR="00015F97">
      <w:rPr>
        <w:rStyle w:val="Brojstranice"/>
        <w:noProof/>
        <w:sz w:val="24"/>
        <w:szCs w:val="24"/>
      </w:rPr>
      <w:t>3</w:t>
    </w:r>
    <w:r w:rsidRPr="007F546E">
      <w:rPr>
        <w:rStyle w:val="Brojstranice"/>
        <w:sz w:val="24"/>
        <w:szCs w:val="24"/>
      </w:rPr>
      <w:fldChar w:fldCharType="end"/>
    </w:r>
  </w:p>
  <w:p w:rsidR="005C2C28" w:rsidP="005C2C28" w:rsidRDefault="005B5F10">
    <w:pPr>
      <w:ind w:left="6372" w:firstLine="708"/>
      <w:rPr>
        <w:color w:val="auto"/>
        <w:sz w:val="24"/>
        <w:szCs w:val="24"/>
      </w:rPr>
    </w:pPr>
    <w:r>
      <w:rPr>
        <w:b/>
        <w:sz w:val="24"/>
        <w:szCs w:val="24"/>
      </w:rPr>
      <w:t xml:space="preserve">             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Pr="00C05C6B" w:rsidR="005C2C28">
      <w:rPr>
        <w:color w:val="auto"/>
        <w:sz w:val="24"/>
        <w:szCs w:val="24"/>
      </w:rPr>
      <w:t>1 St-</w:t>
    </w:r>
    <w:r w:rsidR="005C2C28">
      <w:rPr>
        <w:color w:val="auto"/>
        <w:sz w:val="24"/>
        <w:szCs w:val="24"/>
      </w:rPr>
      <w:t>95/2019-</w:t>
    </w:r>
    <w:r w:rsidR="00C21D63">
      <w:rPr>
        <w:color w:val="auto"/>
        <w:sz w:val="24"/>
        <w:szCs w:val="24"/>
      </w:rPr>
      <w:t>235</w:t>
    </w:r>
  </w:p>
  <w:p w:rsidR="006017BD" w:rsidP="006017BD" w:rsidRDefault="006017BD">
    <w:pPr>
      <w:ind w:left="6372" w:firstLine="708"/>
      <w:rPr>
        <w:color w:val="auto"/>
        <w:sz w:val="24"/>
        <w:szCs w:val="24"/>
      </w:rPr>
    </w:pPr>
  </w:p>
  <w:p w:rsidRPr="00992EF2" w:rsidR="005B5F10" w:rsidP="008D4BF8" w:rsidRDefault="005B5F10">
    <w:pPr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26697"/>
    <w:multiLevelType w:val="hybridMultilevel"/>
    <w:tmpl w:val="5ECE795E"/>
    <w:lvl w:ilvl="0" w:tplc="A98AB36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CB43E9"/>
    <w:multiLevelType w:val="hybridMultilevel"/>
    <w:tmpl w:val="5BAA03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57693"/>
    <w:multiLevelType w:val="hybridMultilevel"/>
    <w:tmpl w:val="5BAA03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3489C"/>
    <w:multiLevelType w:val="hybridMultilevel"/>
    <w:tmpl w:val="B0DA0AA2"/>
    <w:lvl w:ilvl="0" w:tplc="AD2E55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BB3ECB"/>
    <w:multiLevelType w:val="hybridMultilevel"/>
    <w:tmpl w:val="B3D21C9A"/>
    <w:lvl w:ilvl="0" w:tplc="98708DB4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4E931206"/>
    <w:multiLevelType w:val="hybridMultilevel"/>
    <w:tmpl w:val="263A03F4"/>
    <w:lvl w:ilvl="0" w:tplc="D86E72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D307C23"/>
    <w:multiLevelType w:val="hybridMultilevel"/>
    <w:tmpl w:val="69BA699A"/>
    <w:lvl w:ilvl="0" w:tplc="82CAEDAC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6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53A"/>
    <w:rsid w:val="00015F97"/>
    <w:rsid w:val="00032B44"/>
    <w:rsid w:val="00051940"/>
    <w:rsid w:val="00062B51"/>
    <w:rsid w:val="00095D2D"/>
    <w:rsid w:val="000969BA"/>
    <w:rsid w:val="000A23EE"/>
    <w:rsid w:val="000A27CC"/>
    <w:rsid w:val="000B5A29"/>
    <w:rsid w:val="000B6C08"/>
    <w:rsid w:val="00114BB2"/>
    <w:rsid w:val="00131261"/>
    <w:rsid w:val="001337E4"/>
    <w:rsid w:val="00153C57"/>
    <w:rsid w:val="0019284F"/>
    <w:rsid w:val="001D5490"/>
    <w:rsid w:val="001E4C74"/>
    <w:rsid w:val="00261C96"/>
    <w:rsid w:val="00264D1D"/>
    <w:rsid w:val="002779E2"/>
    <w:rsid w:val="00292CA1"/>
    <w:rsid w:val="002A4789"/>
    <w:rsid w:val="002A5122"/>
    <w:rsid w:val="002B26EA"/>
    <w:rsid w:val="002C4961"/>
    <w:rsid w:val="002E5356"/>
    <w:rsid w:val="00311163"/>
    <w:rsid w:val="003E0D7A"/>
    <w:rsid w:val="003E736F"/>
    <w:rsid w:val="00411E11"/>
    <w:rsid w:val="00445488"/>
    <w:rsid w:val="00445913"/>
    <w:rsid w:val="004D62A6"/>
    <w:rsid w:val="004E0CFE"/>
    <w:rsid w:val="00581BF4"/>
    <w:rsid w:val="005B3855"/>
    <w:rsid w:val="005B5F10"/>
    <w:rsid w:val="005C2C28"/>
    <w:rsid w:val="0060149F"/>
    <w:rsid w:val="006017BD"/>
    <w:rsid w:val="006178C2"/>
    <w:rsid w:val="006575F1"/>
    <w:rsid w:val="00664E03"/>
    <w:rsid w:val="00675C19"/>
    <w:rsid w:val="0069701C"/>
    <w:rsid w:val="006A0B54"/>
    <w:rsid w:val="006B053A"/>
    <w:rsid w:val="006D2D0A"/>
    <w:rsid w:val="007031D8"/>
    <w:rsid w:val="00720FA8"/>
    <w:rsid w:val="007374CF"/>
    <w:rsid w:val="00743021"/>
    <w:rsid w:val="00753A2E"/>
    <w:rsid w:val="007604E4"/>
    <w:rsid w:val="0076666B"/>
    <w:rsid w:val="007A458D"/>
    <w:rsid w:val="007B2101"/>
    <w:rsid w:val="0086084A"/>
    <w:rsid w:val="008A6FF6"/>
    <w:rsid w:val="008D3B3E"/>
    <w:rsid w:val="008D4BF8"/>
    <w:rsid w:val="008E5E8F"/>
    <w:rsid w:val="008E72BF"/>
    <w:rsid w:val="00943163"/>
    <w:rsid w:val="009436D3"/>
    <w:rsid w:val="009B358B"/>
    <w:rsid w:val="009B3CA4"/>
    <w:rsid w:val="009B5269"/>
    <w:rsid w:val="009C07B9"/>
    <w:rsid w:val="009C26F6"/>
    <w:rsid w:val="009F3D8E"/>
    <w:rsid w:val="009F62CE"/>
    <w:rsid w:val="009F69F9"/>
    <w:rsid w:val="00A86E4A"/>
    <w:rsid w:val="00B225AF"/>
    <w:rsid w:val="00B2260F"/>
    <w:rsid w:val="00B50A18"/>
    <w:rsid w:val="00B52082"/>
    <w:rsid w:val="00B57D76"/>
    <w:rsid w:val="00B707EF"/>
    <w:rsid w:val="00BD5FCE"/>
    <w:rsid w:val="00C21D63"/>
    <w:rsid w:val="00C26D4D"/>
    <w:rsid w:val="00C35880"/>
    <w:rsid w:val="00CA00C2"/>
    <w:rsid w:val="00CD2A4E"/>
    <w:rsid w:val="00CE49FD"/>
    <w:rsid w:val="00CF5C41"/>
    <w:rsid w:val="00DA6909"/>
    <w:rsid w:val="00DD16B1"/>
    <w:rsid w:val="00E17A23"/>
    <w:rsid w:val="00E658E8"/>
    <w:rsid w:val="00E745F5"/>
    <w:rsid w:val="00EE3092"/>
    <w:rsid w:val="00EE7B97"/>
    <w:rsid w:val="00F53859"/>
    <w:rsid w:val="00F5455F"/>
    <w:rsid w:val="00F6545E"/>
    <w:rsid w:val="00F8008A"/>
    <w:rsid w:val="00FB3317"/>
    <w:rsid w:val="00FB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spidmax="1026" v:ext="edit"/>
    <o:shapelayout v:ext="edit">
      <o:idmap data="1" v:ext="edit"/>
    </o:shapelayout>
  </w:shapeDefaults>
  <w:decimalSymbol w:val=","/>
  <w:listSeparator w:val=";"/>
  <w15:docId w15:val="{B41A9767-E0D6-47A9-807E-BF6014539FD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51940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6B05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B053A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Brojstranice">
    <w:name w:val="page number"/>
    <w:basedOn w:val="Zadanifontodlomka"/>
    <w:rsid w:val="006B053A"/>
  </w:style>
  <w:style w:type="paragraph" w:styleId="Odlomakpopisa">
    <w:name w:val="List Paragraph"/>
    <w:basedOn w:val="Normal"/>
    <w:uiPriority w:val="34"/>
    <w:qFormat/>
    <w:rsid w:val="006B053A"/>
    <w:pPr>
      <w:ind w:left="720"/>
      <w:contextualSpacing/>
    </w:pPr>
    <w:rPr>
      <w:color w:val="auto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DA690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A6909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Bezproreda">
    <w:name w:val="No Spacing"/>
    <w:uiPriority w:val="1"/>
    <w:qFormat/>
    <w:rsid w:val="005C2C28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015F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5F97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15F97"/>
    <w:rPr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15F97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15F97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5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2143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301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848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545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2020.</izvorni_sadrzaj>
    <derivirana_varijabla naziv="DomainObject.StvarniPocetakDatum_1">22. siječnja 2020.</derivirana_varijabla>
  </DomainObject.StvarniPocetakDatum>
  <DomainObject.StvarniZavrsetakDatum>
    <izvorni_sadrzaj>22. siječnja 2020.</izvorni_sadrzaj>
    <derivirana_varijabla naziv="DomainObject.StvarniZavrsetakDatum_1">22. siječnja 2020.</derivirana_varijabla>
  </DomainObject.StvarniZavrsetakDatum>
  <DomainObject.PlaniraniZavrsetakDatum>
    <izvorni_sadrzaj>22. siječnja 2020.</izvorni_sadrzaj>
    <derivirana_varijabla naziv="DomainObject.PlaniraniZavrsetakDatum_1">22. siječnja 2020.</derivirana_varijabla>
  </DomainObject.PlaniraniZavrsetakDatum>
  <DomainObject.PlaniraniPocetakDatum>
    <izvorni_sadrzaj>22. siječnja 2020.</izvorni_sadrzaj>
    <derivirana_varijabla naziv="DomainObject.PlaniraniPocetakDatum_1">22. siječnja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2020.</izvorni_sadrzaj>
    <derivirana_varijabla naziv="DomainObject.Zapisnik.DatumKreiranja_1">22.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St-95/2019-235</izvorni_sadrzaj>
    <derivirana_varijabla naziv="DomainObject.Zapisnik.Oznaka_1">St-95/2019-235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2019.</izvorni_sadrzaj>
    <derivirana_varijabla naziv="DomainObject.Predmet.DatumOsnivanja_1">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29.8.19. prileži 30 registratora
-prijave tražbina</izvorni_sadrzaj>
    <derivirana_varijabla naziv="DomainObject.Predmet.Opis_1">29.8.19. prileži 30 registratora
-prijave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St-95/2019</izvorni_sadrzaj>
    <derivirana_varijabla naziv="DomainObject.Predmet.OznakaBroj_1">St-95/2019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ULJANIK d.d. PULA</izvorni_sadrzaj>
    <derivirana_varijabla naziv="DomainObject.Predmet.ProtustrankaFormated_1">  ULJANIK d.d. PULA</derivirana_varijabla>
  </DomainObject.Predmet.ProtustrankaFormated>
  <DomainObject.Predmet.ProtustrankaFormatedOIB>
    <izvorni_sadrzaj>  ULJANIK d.d. PULA, OIB 56243843109</izvorni_sadrzaj>
    <derivirana_varijabla naziv="DomainObject.Predmet.ProtustrankaFormatedOIB_1">  ULJANIK d.d. PULA, OIB 56243843109</derivirana_varijabla>
  </DomainObject.Predmet.ProtustrankaFormatedOIB>
  <DomainObject.Predmet.ProtustrankaFormatedWithAdress>
    <izvorni_sadrzaj> ULJANIK d.d. PULA, Flaciusova 1, 52100 Pula</izvorni_sadrzaj>
    <derivirana_varijabla naziv="DomainObject.Predmet.ProtustrankaFormatedWithAdress_1"> ULJANIK d.d. PULA, Flaciusova 1, 52100 Pula</derivirana_varijabla>
  </DomainObject.Predmet.ProtustrankaFormatedWithAdress>
  <DomainObject.Predmet.ProtustrankaFormatedWithAdressOIB>
    <izvorni_sadrzaj> ULJANIK d.d. PULA, OIB 56243843109, Flaciusova 1, 52100 Pula</izvorni_sadrzaj>
    <derivirana_varijabla naziv="DomainObject.Predmet.ProtustrankaFormatedWithAdressOIB_1"> ULJANIK d.d. PULA, OIB 56243843109, Flaciusova 1, 52100 Pula</derivirana_varijabla>
  </DomainObject.Predmet.ProtustrankaFormatedWithAdressOIB>
  <DomainObject.Predmet.ProtustrankaWithAdress>
    <izvorni_sadrzaj>ULJANIK d.d. PULA Flaciusova 1, 52100 Pula</izvorni_sadrzaj>
    <derivirana_varijabla naziv="DomainObject.Predmet.ProtustrankaWithAdress_1">ULJANIK d.d. PULA Flaciusova 1, 52100 Pula</derivirana_varijabla>
  </DomainObject.Predmet.ProtustrankaWithAdress>
  <DomainObject.Predmet.ProtustrankaWithAdressOIB>
    <izvorni_sadrzaj>ULJANIK d.d. PULA, OIB 56243843109, Flaciusova 1, 52100 Pula</izvorni_sadrzaj>
    <derivirana_varijabla naziv="DomainObject.Predmet.ProtustrankaWithAdressOIB_1">ULJANIK d.d. PULA, OIB 56243843109, Flaciusova 1, 52100 Pula</derivirana_varijabla>
  </DomainObject.Predmet.ProtustrankaWithAdressOIB>
  <DomainObject.Predmet.ProtustrankaNazivFormated>
    <izvorni_sadrzaj>ULJANIK d.d. PULA</izvorni_sadrzaj>
    <derivirana_varijabla naziv="DomainObject.Predmet.ProtustrankaNazivFormated_1">ULJANIK d.d. PULA</derivirana_varijabla>
  </DomainObject.Predmet.ProtustrankaNazivFormated>
  <DomainObject.Predmet.ProtustrankaNazivFormatedOIB>
    <izvorni_sadrzaj>ULJANIK d.d. PULA, OIB 56243843109</izvorni_sadrzaj>
    <derivirana_varijabla naziv="DomainObject.Predmet.ProtustrankaNazivFormatedOIB_1">ULJANIK d.d. PULA, OIB 56243843109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28231811.93</izvorni_sadrzaj>
    <derivirana_varijabla naziv="DomainObject.Predmet.TrenutnaVrijednost_1">28231811.93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d.d. PULA</item>
    </izvorni_sadrzaj>
    <derivirana_varijabla naziv="DomainObject.Predmet.ProtuStrankaListFormated_1">
      <item>ULJANIK d.d. PULA</item>
    </derivirana_varijabla>
  </DomainObject.Predmet.ProtuStrankaListFormated>
  <DomainObject.Predmet.ProtuStrankaListFormatedOIB>
    <izvorni_sadrzaj>
      <item>ULJANIK d.d. PULA, OIB 56243843109</item>
    </izvorni_sadrzaj>
    <derivirana_varijabla naziv="DomainObject.Predmet.ProtuStrankaListFormatedOIB_1">
      <item>ULJANIK d.d. PULA, OIB 56243843109</item>
    </derivirana_varijabla>
  </DomainObject.Predmet.ProtuStrankaListFormatedOIB>
  <DomainObject.Predmet.ProtuStrankaListFormatedWithAdress>
    <izvorni_sadrzaj>
      <item>ULJANIK d.d. PULA, Flaciusova 1, 52100 Pula</item>
    </izvorni_sadrzaj>
    <derivirana_varijabla naziv="DomainObject.Predmet.ProtuStrankaListFormatedWithAdress_1">
      <item>ULJANIK d.d. PULA, Flaciusova 1, 52100 Pula</item>
    </derivirana_varijabla>
  </DomainObject.Predmet.ProtuStrankaListFormatedWithAdress>
  <DomainObject.Predmet.ProtuStrankaListFormatedWithAdressOIB>
    <izvorni_sadrzaj>
      <item>ULJANIK d.d. PULA, OIB 56243843109, Flaciusova 1, 52100 Pula</item>
    </izvorni_sadrzaj>
    <derivirana_varijabla naziv="DomainObject.Predmet.ProtuStrankaListFormatedWithAdressOIB_1">
      <item>ULJANIK d.d. PULA, OIB 56243843109, Flaciusova 1, 52100 Pula</item>
    </derivirana_varijabla>
  </DomainObject.Predmet.ProtuStrankaListFormatedWithAdressOIB>
  <DomainObject.Predmet.ProtuStrankaListNazivFormated>
    <izvorni_sadrzaj>
      <item>ULJANIK d.d. PULA</item>
    </izvorni_sadrzaj>
    <derivirana_varijabla naziv="DomainObject.Predmet.ProtuStrankaListNazivFormated_1">
      <item>ULJANIK d.d. PULA</item>
    </derivirana_varijabla>
  </DomainObject.Predmet.ProtuStrankaListNazivFormated>
  <DomainObject.Predmet.ProtuStrankaListNazivFormatedOIB>
    <izvorni_sadrzaj>
      <item>ULJANIK d.d. PULA, OIB 56243843109</item>
    </izvorni_sadrzaj>
    <derivirana_varijabla naziv="DomainObject.Predmet.ProtuStrankaListNazivFormatedOIB_1">
      <item>ULJANIK d.d. PULA, OIB 56243843109</item>
    </derivirana_varijabla>
  </DomainObject.Predmet.ProtuStrankaListNazivFormatedOIB>
  <DomainObject.Predmet.OstaliListFormated>
    <izvorni_sadrzaj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</izvorni_sadrzaj>
    <derivirana_varijabla naziv="DomainObject.Predmet.OstaliListFormated_1"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</derivirana_varijabla>
  </DomainObject.Predmet.OstaliListFormated>
  <DomainObject.Predmet.OstaliListFormatedOIB>
    <izvorni_sadrzaj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</izvorni_sadrzaj>
    <derivirana_varijabla naziv="DomainObject.Predmet.OstaliListFormatedOIB_1"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</derivirana_varijabla>
  </DomainObject.Predmet.OstaliListFormatedOIB>
  <DomainObject.Predmet.OstaliListFormatedWithAdress>
    <izvorni_sadrzaj>
      <item>JAN DE NUL N.V., BELGIJA, Tragel 60, 9308 Hofstade-Aalst</item>
      <item>Luka Tadić-Čolić, Ivana Lučića 2a, 10000 Zagreb</item>
      <item>Dalibor Valinčić, Ivana Lučića 2a, 10000 Zagreb</item>
      <item>Josip Martinić, Ivana Lučića 2a, 10000 Zagreb</item>
      <item>Lucia Močibob, Ivana Lučića 2a, 10000 Zagreb</item>
      <item>Igor Dlačić, Draškovićeva 12, 10000 Zagreb</item>
      <item>Ranko Đokić, Veronska 7, 52100 Pula</item>
      <item>Krešimir Lipovšćak, Petra Hektorovića 2  , 10000 Zagreb</item>
      <item>Ivana Špehar, Šenoina 19, 10000 Zagreb</item>
      <item>Robertino Bilobrk, Augusta Cesarca 8, 10000 Zagreb</item>
      <item>Zdravko Kačić, Petrova 48/A, 10000 Zagreb</item>
      <item>Marko Krpan, Boškovićeva 16, 10000 Zagreb</item>
      <item>Ivana Manovelo, Pod Kaštelom 4, 51000 Rijeka</item>
      <item>Mićo Ljubenko, Branimirova 29, Branimir centar-ulaz Draškovićeva, p.p. 488, 10000 Zagreb</item>
      <item>Almir Dervišbegović, Kneza Mislava 4, 10000 Zagreb</item>
      <item>Emir Bahtijarević, EUROTOWER, Ivana Lučića 2/a, 10000 Zagreb</item>
      <item>Nikolica Brbora, Petrova 48/A, 10000 Zagreb</item>
      <item>Berislav Kovačević, Supilova 6/III, 51000 Rijeka</item>
      <item>Ivana Dedić, Janeza Trdine 1, 51000 Rijeka</item>
    </izvorni_sadrzaj>
    <derivirana_varijabla naziv="DomainObject.Predmet.OstaliListFormatedWithAdress_1">
      <item>JAN DE NUL N.V., BELGIJA, Tragel 60, 9308 Hofstade-Aalst</item>
      <item>Luka Tadić-Čolić, Ivana Lučića 2a, 10000 Zagreb</item>
      <item>Dalibor Valinčić, Ivana Lučića 2a, 10000 Zagreb</item>
      <item>Josip Martinić, Ivana Lučića 2a, 10000 Zagreb</item>
      <item>Lucia Močibob, Ivana Lučića 2a, 10000 Zagreb</item>
      <item>Igor Dlačić, Draškovićeva 12, 10000 Zagreb</item>
      <item>Ranko Đokić, Veronska 7, 52100 Pula</item>
      <item>Krešimir Lipovšćak, Petra Hektorovića 2  , 10000 Zagreb</item>
      <item>Ivana Špehar, Šenoina 19, 10000 Zagreb</item>
      <item>Robertino Bilobrk, Augusta Cesarca 8, 10000 Zagreb</item>
      <item>Zdravko Kačić, Petrova 48/A, 10000 Zagreb</item>
      <item>Marko Krpan, Boškovićeva 16, 10000 Zagreb</item>
      <item>Ivana Manovelo, Pod Kaštelom 4, 51000 Rijeka</item>
      <item>Mićo Ljubenko, Branimirova 29, Branimir centar-ulaz Draškovićeva, p.p. 488, 10000 Zagreb</item>
      <item>Almir Dervišbegović, Kneza Mislava 4, 10000 Zagreb</item>
      <item>Emir Bahtijarević, EUROTOWER, Ivana Lučića 2/a, 10000 Zagreb</item>
      <item>Nikolica Brbora, Petrova 48/A, 10000 Zagreb</item>
      <item>Berislav Kovačević, Supilova 6/III, 51000 Rijeka</item>
      <item>Ivana Dedić, Janeza Trdine 1, 51000 Rijeka</item>
    </derivirana_varijabla>
  </DomainObject.Predmet.OstaliListFormatedWithAdress>
  <DomainObject.Predmet.OstaliListFormatedWithAdressOIB>
    <izvorni_sadrzaj>
      <item>JAN DE NUL N.V., BELGIJA, OIB 44305414457, Tragel 60, 9308 Hofstade-Aalst</item>
      <item>Luka Tadić-Čolić, OIB 49497205145, Ivana Lučića 2a, 10000 Zagreb</item>
      <item>Dalibor Valinčić, OIB 67639176129, Ivana Lučića 2a, 10000 Zagreb</item>
      <item>Josip Martinić, OIB 31466212404, Ivana Lučića 2a, 10000 Zagreb</item>
      <item>Lucia Močibob, OIB 43231014432, Ivana Lučića 2a, 10000 Zagreb</item>
      <item>Igor Dlačić, OIB 26266329558, Draškovićeva 12, 10000 Zagreb</item>
      <item>Ranko Đokić, OIB 63733508785, Veronska 7, 52100 Pula</item>
      <item>Krešimir Lipovšćak, OIB 58790075119, Petra Hektorovića 2  , 10000 Zagreb</item>
      <item>Ivana Špehar, OIB 31262923729, Šenoina 19, 10000 Zagreb</item>
      <item>Robertino Bilobrk, OIB 61132168708, Augusta Cesarca 8, 10000 Zagreb</item>
      <item>Zdravko Kačić, OIB 34276661993, Petrova 48/A, 10000 Zagreb</item>
      <item>Marko Krpan, OIB 24419277674, Boškovićeva 16, 10000 Zagreb</item>
      <item>Ivana Manovelo, OIB 45953372282, Pod Kaštelom 4, 51000 Rijeka</item>
      <item>Mićo Ljubenko, OIB 74664758370, Branimirova 29, Branimir centar-ulaz Draškovićeva, p.p. 488, 10000 Zagreb</item>
      <item>Almir Dervišbegović, OIB 01608282761, Kneza Mislava 4, 10000 Zagreb</item>
      <item>Emir Bahtijarević, OIB 45008982205, EUROTOWER, Ivana Lučića 2/a, 10000 Zagreb</item>
      <item>Nikolica Brbora, OIB 15869351583, Petrova 48/A, 10000 Zagreb</item>
      <item>Berislav Kovačević, OIB 16691103415, Supilova 6/III, 51000 Rijeka</item>
      <item>Ivana Dedić, OIB 40106353604, Janeza Trdine 1, 51000 Rijeka</item>
    </izvorni_sadrzaj>
    <derivirana_varijabla naziv="DomainObject.Predmet.OstaliListFormatedWithAdressOIB_1">
      <item>JAN DE NUL N.V., BELGIJA, OIB 44305414457, Tragel 60, 9308 Hofstade-Aalst</item>
      <item>Luka Tadić-Čolić, OIB 49497205145, Ivana Lučića 2a, 10000 Zagreb</item>
      <item>Dalibor Valinčić, OIB 67639176129, Ivana Lučića 2a, 10000 Zagreb</item>
      <item>Josip Martinić, OIB 31466212404, Ivana Lučića 2a, 10000 Zagreb</item>
      <item>Lucia Močibob, OIB 43231014432, Ivana Lučića 2a, 10000 Zagreb</item>
      <item>Igor Dlačić, OIB 26266329558, Draškovićeva 12, 10000 Zagreb</item>
      <item>Ranko Đokić, OIB 63733508785, Veronska 7, 52100 Pula</item>
      <item>Krešimir Lipovšćak, OIB 58790075119, Petra Hektorovića 2  , 10000 Zagreb</item>
      <item>Ivana Špehar, OIB 31262923729, Šenoina 19, 10000 Zagreb</item>
      <item>Robertino Bilobrk, OIB 61132168708, Augusta Cesarca 8, 10000 Zagreb</item>
      <item>Zdravko Kačić, OIB 34276661993, Petrova 48/A, 10000 Zagreb</item>
      <item>Marko Krpan, OIB 24419277674, Boškovićeva 16, 10000 Zagreb</item>
      <item>Ivana Manovelo, OIB 45953372282, Pod Kaštelom 4, 51000 Rijeka</item>
      <item>Mićo Ljubenko, OIB 74664758370, Branimirova 29, Branimir centar-ulaz Draškovićeva, p.p. 488, 10000 Zagreb</item>
      <item>Almir Dervišbegović, OIB 01608282761, Kneza Mislava 4, 10000 Zagreb</item>
      <item>Emir Bahtijarević, OIB 45008982205, EUROTOWER, Ivana Lučića 2/a, 10000 Zagreb</item>
      <item>Nikolica Brbora, OIB 15869351583, Petrova 48/A, 10000 Zagreb</item>
      <item>Berislav Kovačević, OIB 16691103415, Supilova 6/III, 51000 Rijeka</item>
      <item>Ivana Dedić, OIB 40106353604, Janeza Trdine 1, 51000 Rijeka</item>
    </derivirana_varijabla>
  </DomainObject.Predmet.OstaliListFormatedWithAdressOIB>
  <DomainObject.Predmet.OstaliListNazivFormated>
    <izvorni_sadrzaj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</izvorni_sadrzaj>
    <derivirana_varijabla naziv="DomainObject.Predmet.OstaliListNazivFormated_1"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</derivirana_varijabla>
  </DomainObject.Predmet.OstaliListNazivFormated>
  <DomainObject.Predmet.OstaliListNazivFormatedOIB>
    <izvorni_sadrzaj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</izvorni_sadrzaj>
    <derivirana_varijabla naziv="DomainObject.Predmet.OstaliListNazivFormatedOIB_1"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siječnja 2020.</izvorni_sadrzaj>
    <derivirana_varijabla naziv="DomainObject.Datum_1">22. siječnja 2020.</derivirana_varijabla>
  </DomainObject.Datum>
  <DomainObject.PoslovniBrojDokumenta>
    <izvorni_sadrzaj>St-95/2019-235</izvorni_sadrzaj>
    <derivirana_varijabla naziv="DomainObject.PoslovniBrojDokumenta_1">St-95/2019-235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d.d. PULA</izvorni_sadrzaj>
    <derivirana_varijabla naziv="DomainObject.Predmet.ProtustrankaIDrugi_1">ULJANIK d.d.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ULJANIK d.d. PULA, OIB 56243843109, Flaciusova 1, 52100 Pula</izvorni_sadrzaj>
    <derivirana_varijabla naziv="DomainObject.Predmet.ProtustrankaIDrugiAdressOIB_1">ULJANIK d.d. PULA, OIB 56243843109,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d.d. PULA</item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</izvorni_sadrzaj>
    <derivirana_varijabla naziv="DomainObject.Predmet.SudioniciListNaziv_1">
      <item>FINANCIJSKA AGENCIJA, RC RIJEKA, PODRUŽNICA PULA, PULA</item>
      <item>ULJANIK d.d. PULA</item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ULJANIK d.d. PULA, OIB 56243843109, Flaciusova 1,52100 Pula</item>
      <item>JAN DE NUL N.V., BELGIJA, OIB 44305414457, Tragel 60,9308 Hofstade-Aalst</item>
      <item>Luka Tadić-Čolić, OIB 49497205145, Ivana Lučića 2a,10000 Zagreb</item>
      <item>Dalibor Valinčić, OIB 67639176129, Ivana Lučića 2a,10000 Zagreb</item>
      <item>Josip Martinić, OIB 31466212404, Ivana Lučića 2a,10000 Zagreb</item>
      <item>Lucia Močibob, OIB 43231014432, Ivana Lučića 2a,10000 Zagreb</item>
      <item>Igor Dlačić, OIB 26266329558, Draškovićeva 12,10000 Zagreb</item>
      <item>Ranko Đokić, OIB 63733508785, Veronska 7,52100 Pula</item>
      <item>Krešimir Lipovšćak, OIB 58790075119, Petra Hektorovića 2  ,10000 Zagreb</item>
      <item>Ivana Špehar, OIB 31262923729, Šenoina 19,10000 Zagreb</item>
      <item>Robertino Bilobrk, OIB 61132168708, Augusta Cesarca 8,10000 Zagreb</item>
      <item>Zdravko Kačić, OIB 34276661993, Petrova 48/A,10000 Zagreb</item>
      <item>Marko Krpan, OIB 24419277674, Boškovićeva 16,10000 Zagreb</item>
      <item>Ivana Manovelo, OIB 45953372282, Pod Kaštelom 4,51000 Rijeka</item>
      <item>Mićo Ljubenko, OIB 74664758370, Branimirova 29, Branimir centar-ulaz Draškovićeva, p.p. 488,10000 Zagreb</item>
      <item>Almir Dervišbegović, OIB 01608282761, Kneza Mislava 4,10000 Zagreb</item>
      <item>Emir Bahtijarević, OIB 45008982205, EUROTOWER, Ivana Lučića 2/a,10000 Zagreb</item>
      <item>Nikolica Brbora, OIB 15869351583, Petrova 48/A,10000 Zagreb</item>
      <item>Berislav Kovačević, OIB 16691103415, Supilova 6/III,51000 Rijeka</item>
      <item>Ivana Dedić, OIB 40106353604, Janeza Trdine 1,51000 Rijeka</item>
    </izvorni_sadrzaj>
    <derivirana_varijabla naziv="DomainObject.Predmet.SudioniciListAdressOIB_1">
      <item>FINANCIJSKA AGENCIJA, RC RIJEKA, PODRUŽNICA PULA, PULA, OIB 85821130368, F. Kurelca 8,51000 Rijeka</item>
      <item>ULJANIK d.d. PULA, OIB 56243843109, Flaciusova 1,52100 Pula</item>
      <item>JAN DE NUL N.V., BELGIJA, OIB 44305414457, Tragel 60,9308 Hofstade-Aalst</item>
      <item>Luka Tadić-Čolić, OIB 49497205145, Ivana Lučića 2a,10000 Zagreb</item>
      <item>Dalibor Valinčić, OIB 67639176129, Ivana Lučića 2a,10000 Zagreb</item>
      <item>Josip Martinić, OIB 31466212404, Ivana Lučića 2a,10000 Zagreb</item>
      <item>Lucia Močibob, OIB 43231014432, Ivana Lučića 2a,10000 Zagreb</item>
      <item>Igor Dlačić, OIB 26266329558, Draškovićeva 12,10000 Zagreb</item>
      <item>Ranko Đokić, OIB 63733508785, Veronska 7,52100 Pula</item>
      <item>Krešimir Lipovšćak, OIB 58790075119, Petra Hektorovića 2  ,10000 Zagreb</item>
      <item>Ivana Špehar, OIB 31262923729, Šenoina 19,10000 Zagreb</item>
      <item>Robertino Bilobrk, OIB 61132168708, Augusta Cesarca 8,10000 Zagreb</item>
      <item>Zdravko Kačić, OIB 34276661993, Petrova 48/A,10000 Zagreb</item>
      <item>Marko Krpan, OIB 24419277674, Boškovićeva 16,10000 Zagreb</item>
      <item>Ivana Manovelo, OIB 45953372282, Pod Kaštelom 4,51000 Rijeka</item>
      <item>Mićo Ljubenko, OIB 74664758370, Branimirova 29, Branimir centar-ulaz Draškovićeva, p.p. 488,10000 Zagreb</item>
      <item>Almir Dervišbegović, OIB 01608282761, Kneza Mislava 4,10000 Zagreb</item>
      <item>Emir Bahtijarević, OIB 45008982205, EUROTOWER, Ivana Lučića 2/a,10000 Zagreb</item>
      <item>Nikolica Brbora, OIB 15869351583, Petrova 48/A,10000 Zagreb</item>
      <item>Berislav Kovačević, OIB 16691103415, Supilova 6/III,51000 Rijeka</item>
      <item>Ivana Dedić, OIB 40106353604,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56243843109</item>
      <item>, OIB 44305414457</item>
      <item>, OIB 49497205145</item>
      <item>, OIB 67639176129</item>
      <item>, OIB 31466212404</item>
      <item>, OIB 43231014432</item>
      <item>, OIB 26266329558</item>
      <item>, OIB 63733508785</item>
      <item>, OIB 58790075119</item>
      <item>, OIB 31262923729</item>
      <item>, OIB 61132168708</item>
      <item>, OIB 34276661993</item>
      <item>, OIB 24419277674</item>
      <item>, OIB 45953372282</item>
      <item>, OIB 74664758370</item>
      <item>, OIB 01608282761</item>
      <item>, OIB 45008982205</item>
      <item>, OIB 15869351583</item>
      <item>, OIB 16691103415</item>
      <item>, OIB 40106353604</item>
    </izvorni_sadrzaj>
    <derivirana_varijabla naziv="DomainObject.Predmet.SudioniciListNazivOIB_1">
      <item>, OIB 85821130368</item>
      <item>, OIB 56243843109</item>
      <item>, OIB 44305414457</item>
      <item>, OIB 49497205145</item>
      <item>, OIB 67639176129</item>
      <item>, OIB 31466212404</item>
      <item>, OIB 43231014432</item>
      <item>, OIB 26266329558</item>
      <item>, OIB 63733508785</item>
      <item>, OIB 58790075119</item>
      <item>, OIB 31262923729</item>
      <item>, OIB 61132168708</item>
      <item>, OIB 34276661993</item>
      <item>, OIB 24419277674</item>
      <item>, OIB 45953372282</item>
      <item>, OIB 74664758370</item>
      <item>, OIB 01608282761</item>
      <item>, OIB 45008982205</item>
      <item>, OIB 15869351583</item>
      <item>, OIB 16691103415</item>
      <item>, OIB 40106353604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2019.</izvorni_sadrzaj>
    <derivirana_varijabla naziv="DomainObject.Predmet.DatumPocetkaProcesa_1">5.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99ADAC-561B-411E-A278-E16925A1975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565</properties:Words>
  <properties:Characters>3368</properties:Characters>
  <properties:Lines>114</properties:Lines>
  <properties:Paragraphs>51</properties:Paragraphs>
  <properties:TotalTime>85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2020-01-21T13:34:00Z</dcterms:created>
  <dc:creator>Lorena Paris Aničić</dc:creator>
  <cp:lastModifiedBy>Karin Vicel</cp:lastModifiedBy>
  <cp:lastPrinted>2020-01-22T09:05:00Z</cp:lastPrinted>
  <dcterms:modified xmlns:xsi="http://www.w3.org/2001/XMLSchema-instance" xsi:type="dcterms:W3CDTF">2020-01-22T09:28:00Z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St-95/2019-235 / Zapisnik - Skupština vjerovnika (Zapisnik- skupština vjerovnika 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